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AC" w:rsidRPr="0080009F" w:rsidRDefault="00243FAC" w:rsidP="0080009F">
      <w:pPr>
        <w:spacing w:after="150" w:line="240" w:lineRule="auto"/>
        <w:jc w:val="center"/>
        <w:rPr>
          <w:rFonts w:ascii="Times New Roman" w:hAnsi="Times New Roman"/>
          <w:b/>
          <w:bCs/>
          <w:color w:val="323232"/>
          <w:sz w:val="32"/>
          <w:szCs w:val="32"/>
          <w:lang w:eastAsia="ru-RU"/>
        </w:rPr>
      </w:pPr>
      <w:r w:rsidRPr="0080009F">
        <w:rPr>
          <w:rFonts w:ascii="Times New Roman" w:hAnsi="Times New Roman"/>
          <w:b/>
          <w:bCs/>
          <w:color w:val="323232"/>
          <w:sz w:val="32"/>
          <w:szCs w:val="32"/>
          <w:lang w:eastAsia="ru-RU"/>
        </w:rPr>
        <w:t>Сравнительная таблица стандартов</w:t>
      </w:r>
    </w:p>
    <w:tbl>
      <w:tblPr>
        <w:tblW w:w="1447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075"/>
        <w:gridCol w:w="1918"/>
        <w:gridCol w:w="7481"/>
      </w:tblGrid>
      <w:tr w:rsidR="00243FAC" w:rsidRPr="00E02A6A" w:rsidTr="00FA0AC7">
        <w:trPr>
          <w:trHeight w:val="576"/>
          <w:tblHeader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Стандарт 2004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Линии сравнения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ФГОС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Цели образования:</w:t>
            </w:r>
          </w:p>
          <w:p w:rsidR="00243FAC" w:rsidRPr="00FA0AC7" w:rsidRDefault="00243FAC" w:rsidP="00FA0AC7">
            <w:pPr>
              <w:numPr>
                <w:ilvl w:val="0"/>
                <w:numId w:val="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развитие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личности школьника, его творческих способностей, интереса к учению, формирование желания и умения учиться;</w:t>
            </w:r>
          </w:p>
          <w:p w:rsidR="00243FAC" w:rsidRPr="00FA0AC7" w:rsidRDefault="00243FAC" w:rsidP="00FA0AC7">
            <w:pPr>
              <w:numPr>
                <w:ilvl w:val="0"/>
                <w:numId w:val="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воспитание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нравственных и эстетических чувств, эмоционально-ценностного позитивного отношения к себе и окружающему миру;</w:t>
            </w:r>
          </w:p>
          <w:p w:rsidR="00243FAC" w:rsidRPr="00FA0AC7" w:rsidRDefault="00243FAC" w:rsidP="00FA0AC7">
            <w:pPr>
              <w:numPr>
                <w:ilvl w:val="0"/>
                <w:numId w:val="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освоение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системы знаний, умений и навыков, опыта осуществления разнообразных видов деятельности;</w:t>
            </w:r>
          </w:p>
          <w:p w:rsidR="00243FAC" w:rsidRPr="00FA0AC7" w:rsidRDefault="00243FAC" w:rsidP="00FA0AC7">
            <w:pPr>
              <w:numPr>
                <w:ilvl w:val="0"/>
                <w:numId w:val="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охрана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 укрепление физического и психического здоровья детей;</w:t>
            </w:r>
          </w:p>
          <w:p w:rsidR="00243FAC" w:rsidRPr="00FA0AC7" w:rsidRDefault="00243FAC" w:rsidP="00FA0AC7">
            <w:pPr>
              <w:numPr>
                <w:ilvl w:val="0"/>
                <w:numId w:val="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сохранение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 поддержка индивидуальности ребенка.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Развитие личности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обучающегося на основе усвоения универсальных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учебных действий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познания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и освоения мира составляет цель и основной результат образования.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Стандарт ориентирован на становление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личностных характеристик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выпускника.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«Портрет выпускника начальной школы»: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любящий свой народ, свой край и свою Родину;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уважающий и принимающий ценности семьи и общества;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любознательный, активно и заинтересованно познающий мир;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владеющий основами умения учиться, способный к организации собственной деятельности;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готовый самостоятельно действовать и отвечать за свои поступки перед семьей и обществом;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доброжелательный, умеющий слушать и слышать собеседника, обосновывать свою позицию, высказывать свое мнение;</w:t>
            </w:r>
          </w:p>
          <w:p w:rsidR="00243FAC" w:rsidRPr="00FA0AC7" w:rsidRDefault="00243FAC" w:rsidP="00FA0AC7">
            <w:pPr>
              <w:pStyle w:val="ListParagraph"/>
              <w:numPr>
                <w:ilvl w:val="0"/>
                <w:numId w:val="17"/>
              </w:num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выполняющий правила здорового и безопасного для себя и окружающих образа жизни.</w:t>
            </w:r>
          </w:p>
        </w:tc>
      </w:tr>
      <w:tr w:rsidR="00243FAC" w:rsidRPr="00E02A6A" w:rsidTr="00FA0AC7">
        <w:trPr>
          <w:trHeight w:val="354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образовательном стандарте первого поколения приведены:</w:t>
            </w:r>
          </w:p>
          <w:p w:rsidR="00243FAC" w:rsidRPr="00FA0AC7" w:rsidRDefault="00243FAC" w:rsidP="00FA0AC7">
            <w:pPr>
              <w:numPr>
                <w:ilvl w:val="0"/>
                <w:numId w:val="2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ОУУН и способы деятельности, которыми должен овладеть ученик,</w:t>
            </w:r>
          </w:p>
          <w:p w:rsidR="00243FAC" w:rsidRPr="00FA0AC7" w:rsidRDefault="00243FAC" w:rsidP="00FA0AC7">
            <w:pPr>
              <w:numPr>
                <w:ilvl w:val="0"/>
                <w:numId w:val="2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система требований к содержанию обучения по учебному предмету, включающая: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numPr>
                <w:ilvl w:val="0"/>
                <w:numId w:val="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Цели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изучения учебного предмета;</w:t>
            </w:r>
          </w:p>
          <w:p w:rsidR="00243FAC" w:rsidRPr="00FA0AC7" w:rsidRDefault="00243FAC" w:rsidP="00FA0AC7">
            <w:pPr>
              <w:numPr>
                <w:ilvl w:val="0"/>
                <w:numId w:val="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Обязательный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минимум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содержания основных образовательных программ по данному учебному предмету;</w:t>
            </w:r>
          </w:p>
          <w:p w:rsidR="00243FAC" w:rsidRPr="00FA0AC7" w:rsidRDefault="00243FAC" w:rsidP="00FA0AC7">
            <w:pPr>
              <w:numPr>
                <w:ilvl w:val="0"/>
                <w:numId w:val="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Требования к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уровню подготовки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выпускников по данному учебному предмету.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Структура  стандарта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ФГОС  включает в себя требования:</w:t>
            </w:r>
          </w:p>
          <w:p w:rsidR="00243FAC" w:rsidRPr="00FA0AC7" w:rsidRDefault="00243FAC" w:rsidP="00FA0AC7">
            <w:pPr>
              <w:numPr>
                <w:ilvl w:val="0"/>
                <w:numId w:val="4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к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результатам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освоения основной образовательной программы начального общего образования;</w:t>
            </w:r>
          </w:p>
          <w:p w:rsidR="00243FAC" w:rsidRPr="00FA0AC7" w:rsidRDefault="00243FAC" w:rsidP="00FA0AC7">
            <w:pPr>
              <w:numPr>
                <w:ilvl w:val="0"/>
                <w:numId w:val="4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к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структуре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основной образовательной программы начального общего образования, в том числе требования к соотношению частей основной образовательной программы и их объему, а также к соотношению обязательной части основной образовательной программы и части, формируемой участниками образовательного процесса;</w:t>
            </w:r>
          </w:p>
          <w:p w:rsidR="00243FAC" w:rsidRPr="00FA0AC7" w:rsidRDefault="00243FAC" w:rsidP="00FA0AC7">
            <w:pPr>
              <w:numPr>
                <w:ilvl w:val="0"/>
                <w:numId w:val="4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к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условиям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реализации основной образовательной программы начального общего образования, в том числе кадровым, финансовым, материально-техническим и иным условиям.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Стандарт ориентирован на достижение результатов образования через реализацию</w:t>
            </w:r>
          </w:p>
          <w:p w:rsidR="00243FAC" w:rsidRPr="00FA0AC7" w:rsidRDefault="00243FAC" w:rsidP="00FA0AC7">
            <w:pPr>
              <w:numPr>
                <w:ilvl w:val="0"/>
                <w:numId w:val="5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требований к формированию ОУУН и способов деятельности;</w:t>
            </w:r>
          </w:p>
          <w:p w:rsidR="00243FAC" w:rsidRPr="00FA0AC7" w:rsidRDefault="00243FAC" w:rsidP="00FA0AC7">
            <w:pPr>
              <w:numPr>
                <w:ilvl w:val="0"/>
                <w:numId w:val="5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требований к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уровню подготовки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выпускников по каждому учебному предмету.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  результаты освоения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 числу планируемых результатов освоения  ООП отнесены:</w:t>
            </w:r>
          </w:p>
          <w:p w:rsidR="00243FAC" w:rsidRPr="00FA0AC7" w:rsidRDefault="00243FAC" w:rsidP="00FA0AC7">
            <w:pPr>
              <w:numPr>
                <w:ilvl w:val="0"/>
                <w:numId w:val="6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 результаты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 и др.;</w:t>
            </w:r>
          </w:p>
          <w:p w:rsidR="00243FAC" w:rsidRPr="00FA0AC7" w:rsidRDefault="00243FAC" w:rsidP="00FA0AC7">
            <w:pPr>
              <w:numPr>
                <w:ilvl w:val="0"/>
                <w:numId w:val="6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метапредметные результаты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— освоенные обучающимися универсальные учебные действия (познавательные, регулятивные и коммуникативные);</w:t>
            </w:r>
          </w:p>
          <w:p w:rsidR="00243FAC" w:rsidRPr="00FA0AC7" w:rsidRDefault="00243FAC" w:rsidP="00FA0AC7">
            <w:pPr>
              <w:numPr>
                <w:ilvl w:val="0"/>
                <w:numId w:val="6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предметные результаты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применению.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Отражены в  развивающих и воспитательных целях образования:</w:t>
            </w:r>
          </w:p>
          <w:p w:rsidR="00243FAC" w:rsidRPr="00FA0AC7" w:rsidRDefault="00243FAC" w:rsidP="00FA0AC7">
            <w:pPr>
              <w:numPr>
                <w:ilvl w:val="0"/>
                <w:numId w:val="7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развитие личности школьника, его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творческих способностей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интереса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 учению, формирование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желания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и умения учиться;</w:t>
            </w:r>
          </w:p>
          <w:p w:rsidR="00243FAC" w:rsidRPr="00FA0AC7" w:rsidRDefault="00243FAC" w:rsidP="00FA0AC7">
            <w:pPr>
              <w:numPr>
                <w:ilvl w:val="0"/>
                <w:numId w:val="7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воспитание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нравственных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эстетических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чувств,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эмоционально-ценностного позитивного отношения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к себе и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окружающему миру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243FAC" w:rsidRPr="00FA0AC7" w:rsidRDefault="00243FAC" w:rsidP="00FA0AC7">
            <w:pPr>
              <w:numPr>
                <w:ilvl w:val="0"/>
                <w:numId w:val="7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охрана и укрепление физического и психического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здоровья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детей;</w:t>
            </w:r>
          </w:p>
          <w:p w:rsidR="00243FAC" w:rsidRPr="00FA0AC7" w:rsidRDefault="00243FAC" w:rsidP="00FA0AC7">
            <w:pPr>
              <w:numPr>
                <w:ilvl w:val="0"/>
                <w:numId w:val="7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сохранение и поддержка индивидуальности ребенка.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личностные результаты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ФГОС ориентирует на достижение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личностных результатов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освоения ООП НОО, которыедолжны отражать: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1) формирование основ российской гражданской идентичности,  чувства гордости за свою Родину, российский народ и историю России,  осознание своей этнической и национальной принадлежности;  формирование ценностей многонационального российского общества;  становление гуманистических и демократических ценностных ориентации;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2) формирование целостного,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социально ориентированного взгляда на мир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в его органичном единстве и разнообразии природы, народов,  культур и религий;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формирование уважительного отношения к иному мнению, истории и культуре других народов;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овладение начальными навыками адаптации в динамично изменяющемся и развивающемся мире;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принятие и освоение социальной роли обучающегося, развитие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мотивов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учебной деятельности и формирование личностного смысла учения;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формирование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эстетических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потребностей, ценностей и чувств;</w:t>
            </w:r>
          </w:p>
          <w:p w:rsidR="00243FAC" w:rsidRPr="00FA0AC7" w:rsidRDefault="00243FAC" w:rsidP="00FA0AC7">
            <w:pPr>
              <w:numPr>
                <w:ilvl w:val="0"/>
                <w:numId w:val="8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развитие этических чувств, доброжелательности и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эмоционально-нравственной отзывчивости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понимания и сопереживания чувствам других людей;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9)  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10)   формирование установки на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безопасный, здоровый образ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жизни,  наличие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мотивации к творческому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труду, работе на результат, бережному отношению к материальным и духовным ценностям.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Приоритетом начального общего образования является формирование </w:t>
            </w:r>
            <w:r w:rsidRPr="00FA0AC7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 xml:space="preserve">общеучебных умений и навыков,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опыта осуществления разнообразных видов деятельности</w:t>
            </w:r>
            <w:r w:rsidRPr="00FA0AC7"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  <w:lang w:eastAsia="ru-RU"/>
              </w:rPr>
              <w:t>.</w:t>
            </w:r>
          </w:p>
          <w:p w:rsidR="00243FAC" w:rsidRPr="00FA0AC7" w:rsidRDefault="00243FAC" w:rsidP="00FA0AC7">
            <w:pPr>
              <w:numPr>
                <w:ilvl w:val="0"/>
                <w:numId w:val="9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Познавательная деятельность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(наблюдение объектов окружающего мира, опыты, работа с информацией, работа со знаковыми, графическими моделями, умение решать творческие задачи…)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numPr>
                <w:ilvl w:val="0"/>
                <w:numId w:val="10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Речевая деятельность и работа с информацией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(работа с учебными, художественными, научно-популярными текстами , участие в диалоге, передача, поиск, хранение информации …)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numPr>
                <w:ilvl w:val="0"/>
                <w:numId w:val="11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Организация деятельности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(выполнение инструкций, следование образцу и простейшим алгоритмам, определение способов контроля и оценки деятельности, учебное сотрудничество …)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 метапредметные результаты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ФГОС ориентирует на метапредметные результаты освоения ООП НОО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отражают: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освоение начальных форм познавательной и личностной рефлексии;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243FAC" w:rsidRPr="00FA0AC7" w:rsidRDefault="00243FAC" w:rsidP="00FA0AC7">
            <w:pPr>
              <w:numPr>
                <w:ilvl w:val="0"/>
                <w:numId w:val="12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8)   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 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9)  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готовность конструктивно разрешать конфликты посредством учета интересов сторон и сотрудничества;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процессами;</w:t>
            </w:r>
          </w:p>
          <w:p w:rsidR="00243FAC" w:rsidRPr="00FA0AC7" w:rsidRDefault="00243FAC" w:rsidP="00FA0AC7">
            <w:pPr>
              <w:numPr>
                <w:ilvl w:val="0"/>
                <w:numId w:val="13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      </w:r>
          </w:p>
        </w:tc>
      </w:tr>
      <w:tr w:rsidR="00243FAC" w:rsidRPr="00E02A6A" w:rsidTr="00FA0AC7">
        <w:trPr>
          <w:trHeight w:val="637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Образовательные стандарты первого поколения по учебному предмету включают:</w:t>
            </w:r>
          </w:p>
          <w:p w:rsidR="00243FAC" w:rsidRPr="00FA0AC7" w:rsidRDefault="00243FAC" w:rsidP="00FA0AC7">
            <w:pPr>
              <w:numPr>
                <w:ilvl w:val="0"/>
                <w:numId w:val="14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Цели изучения учебного предмета;</w:t>
            </w:r>
          </w:p>
          <w:p w:rsidR="00243FAC" w:rsidRPr="00FA0AC7" w:rsidRDefault="00243FAC" w:rsidP="00FA0AC7">
            <w:pPr>
              <w:numPr>
                <w:ilvl w:val="0"/>
                <w:numId w:val="14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Требования к уровню подготовки выпускников по данному учебному предмету, включающие систему ЗУН и опыта осуществления разнообразных видов деятельности (что в результате изучения данного учебного предмета учащиеся должны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знать, уметь, использовать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в практической деятельности и повседневной жизни).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предметные результаты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Планируемые результаты освоения ООП НОО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1) обеспечивают связь между требованиями Стандарта, образовательным процессом и системой оценки результатов освоения ООП НОО;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Предметные результаты освоения ООП НОО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отражают: </w:t>
            </w:r>
          </w:p>
          <w:p w:rsidR="00243FAC" w:rsidRPr="00FA0AC7" w:rsidRDefault="00243FAC" w:rsidP="00FA0AC7">
            <w:pPr>
              <w:numPr>
                <w:ilvl w:val="0"/>
                <w:numId w:val="15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цели учебного предмета;</w:t>
            </w:r>
          </w:p>
          <w:p w:rsidR="00243FAC" w:rsidRPr="00FA0AC7" w:rsidRDefault="00243FAC" w:rsidP="00FA0AC7">
            <w:pPr>
              <w:numPr>
                <w:ilvl w:val="0"/>
                <w:numId w:val="15"/>
              </w:numPr>
              <w:spacing w:after="0" w:line="240" w:lineRule="auto"/>
              <w:ind w:left="450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систему </w:t>
            </w: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Требований к результатам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, которая  показывает, какими именно действиями (познавательными, личностными, регулятивными, коммуникативными), преломленными через специфику содержания данного предмета, овладеют учащиеся в ходе образовательного процесса.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Нет в стандарте.</w:t>
            </w:r>
          </w:p>
        </w:tc>
        <w:tc>
          <w:tcPr>
            <w:tcW w:w="17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достижения планируемых результатов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ФГОС указывает на необходимость системы оценки достижения планируемых результатов освоения основной образовательной программы начального общего образования.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Итоговая оценка освоения ООП НОО направлена на оценку достижения обучающимися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планируемых результатов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Результаты итоговой оценки используются для принятия решения о переводе обучающихся на следующую ступень общего образования.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Предметом итоговой оценки 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должно быть достижение предметных и метапредметных результатов, необходимых для продолжения образования.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итоговой оценке должны быть выделены две составляющие:</w:t>
            </w:r>
          </w:p>
          <w:p w:rsidR="00243FAC" w:rsidRPr="00FA0AC7" w:rsidRDefault="00243FAC" w:rsidP="00FA0AC7">
            <w:pPr>
              <w:numPr>
                <w:ilvl w:val="0"/>
                <w:numId w:val="16"/>
              </w:numPr>
              <w:spacing w:after="0" w:line="240" w:lineRule="auto"/>
              <w:ind w:left="375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результаты промежуточной аттестации обучающихся,отражающие динамику их индивидуальных образовательных достижений, продвижение в достижении планируемых результатов;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результаты итоговых работ, характеризующие уровень освоения обучающимися основных формируемых способов действий в отношении к опорной системе знаний, необходимых для обучения на следующей ступени общего образования.</w:t>
            </w:r>
          </w:p>
        </w:tc>
      </w:tr>
      <w:tr w:rsidR="00243FAC" w:rsidRPr="00E02A6A" w:rsidTr="00FA0AC7">
        <w:trPr>
          <w:trHeight w:val="1425"/>
          <w:tblCellSpacing w:w="0" w:type="dxa"/>
        </w:trPr>
        <w:tc>
          <w:tcPr>
            <w:tcW w:w="510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Обучающиеся, </w:t>
            </w:r>
            <w:r w:rsidRPr="00FA0AC7">
              <w:rPr>
                <w:rFonts w:ascii="Times New Roman" w:hAnsi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успешно завершившие</w:t>
            </w: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начальное общее образование (выполняющие в полном объеме требования к уровню подготовки оканчивающих начальную школу), продолжают обучение на ступени основного общего образования.</w:t>
            </w:r>
          </w:p>
        </w:tc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Стандарт является основой объективной оценки уровня образования обучающихся на ступени начального общего образования.</w:t>
            </w:r>
          </w:p>
          <w:p w:rsidR="00243FAC" w:rsidRPr="00FA0AC7" w:rsidRDefault="00243FAC" w:rsidP="00FA0AC7">
            <w:pPr>
              <w:spacing w:after="15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0AC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Нормативный срок освоения основной образовательной программы начального общего образования составляет четыре года.</w:t>
            </w:r>
          </w:p>
        </w:tc>
      </w:tr>
    </w:tbl>
    <w:p w:rsidR="00243FAC" w:rsidRPr="00FA0AC7" w:rsidRDefault="00243FAC">
      <w:pPr>
        <w:rPr>
          <w:rFonts w:ascii="Times New Roman" w:hAnsi="Times New Roman"/>
          <w:sz w:val="24"/>
          <w:szCs w:val="24"/>
        </w:rPr>
      </w:pPr>
    </w:p>
    <w:sectPr w:rsidR="00243FAC" w:rsidRPr="00FA0AC7" w:rsidSect="00FA0A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.75pt;height:10.5pt" o:bullet="t">
        <v:imagedata r:id="rId1" o:title=""/>
      </v:shape>
    </w:pict>
  </w:numPicBullet>
  <w:abstractNum w:abstractNumId="0">
    <w:nsid w:val="029D65C1"/>
    <w:multiLevelType w:val="multilevel"/>
    <w:tmpl w:val="E2766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721478"/>
    <w:multiLevelType w:val="multilevel"/>
    <w:tmpl w:val="F6CCB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B527D5"/>
    <w:multiLevelType w:val="multilevel"/>
    <w:tmpl w:val="A0C8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F00E2"/>
    <w:multiLevelType w:val="multilevel"/>
    <w:tmpl w:val="190C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93444"/>
    <w:multiLevelType w:val="multilevel"/>
    <w:tmpl w:val="C5E6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A227B2"/>
    <w:multiLevelType w:val="multilevel"/>
    <w:tmpl w:val="1988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F402A1"/>
    <w:multiLevelType w:val="multilevel"/>
    <w:tmpl w:val="133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144A08"/>
    <w:multiLevelType w:val="multilevel"/>
    <w:tmpl w:val="BF5A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4D3513"/>
    <w:multiLevelType w:val="multilevel"/>
    <w:tmpl w:val="AB3EE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E2A7259"/>
    <w:multiLevelType w:val="multilevel"/>
    <w:tmpl w:val="3550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793DC2"/>
    <w:multiLevelType w:val="multilevel"/>
    <w:tmpl w:val="146CE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C8B085F"/>
    <w:multiLevelType w:val="multilevel"/>
    <w:tmpl w:val="8E2E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BE2104"/>
    <w:multiLevelType w:val="multilevel"/>
    <w:tmpl w:val="B766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2F68D7"/>
    <w:multiLevelType w:val="multilevel"/>
    <w:tmpl w:val="81AAD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CF52D7"/>
    <w:multiLevelType w:val="multilevel"/>
    <w:tmpl w:val="78C8F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1B63306"/>
    <w:multiLevelType w:val="hybridMultilevel"/>
    <w:tmpl w:val="6DE8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CB308A"/>
    <w:multiLevelType w:val="multilevel"/>
    <w:tmpl w:val="BAD0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3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16"/>
  </w:num>
  <w:num w:numId="13">
    <w:abstractNumId w:val="14"/>
  </w:num>
  <w:num w:numId="14">
    <w:abstractNumId w:val="0"/>
  </w:num>
  <w:num w:numId="15">
    <w:abstractNumId w:val="10"/>
  </w:num>
  <w:num w:numId="16">
    <w:abstractNumId w:val="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AC7"/>
    <w:rsid w:val="00243FAC"/>
    <w:rsid w:val="004114BC"/>
    <w:rsid w:val="0080009F"/>
    <w:rsid w:val="00E02A6A"/>
    <w:rsid w:val="00EC0406"/>
    <w:rsid w:val="00FA0AC7"/>
    <w:rsid w:val="00FB0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4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A0AC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A0AC7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FA0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4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1716</Words>
  <Characters>9787</Characters>
  <Application>Microsoft Office Outlook</Application>
  <DocSecurity>0</DocSecurity>
  <Lines>0</Lines>
  <Paragraphs>0</Paragraphs>
  <ScaleCrop>false</ScaleCrop>
  <Company>МОУ СОШ № 109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Свистун Инна</dc:creator>
  <cp:keywords/>
  <dc:description/>
  <cp:lastModifiedBy>www.PHILka.RU</cp:lastModifiedBy>
  <cp:revision>2</cp:revision>
  <dcterms:created xsi:type="dcterms:W3CDTF">2011-02-22T09:52:00Z</dcterms:created>
  <dcterms:modified xsi:type="dcterms:W3CDTF">2012-02-19T17:14:00Z</dcterms:modified>
</cp:coreProperties>
</file>